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753AF" w14:textId="66429A0B"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B2DB47" wp14:editId="4F92FBEC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78A7D2" w14:textId="77777777"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14:paraId="3CCB146E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14:paraId="55DBA497" w14:textId="77777777"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3B2DB4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14:paraId="7178A7D2" w14:textId="77777777"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14:paraId="3CCB146E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14:paraId="55DBA497" w14:textId="77777777"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37999">
        <w:rPr>
          <w:rFonts w:cs="Arial"/>
          <w:b/>
          <w:caps/>
          <w:sz w:val="28"/>
          <w:szCs w:val="28"/>
        </w:rPr>
        <w:t>50</w:t>
      </w:r>
      <w:r w:rsidR="00F15254">
        <w:rPr>
          <w:rFonts w:cs="Arial"/>
          <w:b/>
          <w:caps/>
          <w:sz w:val="28"/>
          <w:szCs w:val="28"/>
        </w:rPr>
        <w:t>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B00ED0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AF63A3" w14:paraId="527A06EF" w14:textId="77777777" w:rsidTr="00700086">
        <w:trPr>
          <w:jc w:val="center"/>
        </w:trPr>
        <w:tc>
          <w:tcPr>
            <w:tcW w:w="1063" w:type="dxa"/>
          </w:tcPr>
          <w:p w14:paraId="0642254A" w14:textId="77777777" w:rsidR="00150EE2" w:rsidRPr="00AF63A3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AF63A3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AF63A3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14:paraId="329D2AA7" w14:textId="2DB37E41" w:rsidR="00150EE2" w:rsidRPr="00AF63A3" w:rsidRDefault="00330182" w:rsidP="00C3799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  <w:sz w:val="20"/>
                <w:szCs w:val="20"/>
              </w:rPr>
            </w:pPr>
            <w:r w:rsidRPr="00AF63A3">
              <w:rPr>
                <w:rFonts w:cs="Arial"/>
                <w:sz w:val="20"/>
                <w:szCs w:val="20"/>
              </w:rPr>
              <w:t xml:space="preserve">À </w:t>
            </w:r>
            <w:r w:rsidR="00FD19F2" w:rsidRPr="00AF63A3">
              <w:rPr>
                <w:rFonts w:cs="Arial"/>
                <w:sz w:val="20"/>
                <w:szCs w:val="20"/>
              </w:rPr>
              <w:t xml:space="preserve">EDP, </w:t>
            </w:r>
            <w:r w:rsidR="0073756B">
              <w:rPr>
                <w:rFonts w:cs="Arial"/>
                <w:sz w:val="20"/>
                <w:szCs w:val="20"/>
              </w:rPr>
              <w:t xml:space="preserve">solicitando </w:t>
            </w:r>
            <w:r w:rsidR="004A397F">
              <w:rPr>
                <w:rFonts w:cs="Arial"/>
                <w:sz w:val="20"/>
                <w:szCs w:val="20"/>
              </w:rPr>
              <w:t xml:space="preserve">troca de </w:t>
            </w:r>
            <w:r w:rsidR="00F15254">
              <w:rPr>
                <w:rFonts w:cs="Arial"/>
                <w:sz w:val="20"/>
                <w:szCs w:val="20"/>
              </w:rPr>
              <w:t xml:space="preserve">poste </w:t>
            </w:r>
            <w:r w:rsidR="00C37999">
              <w:rPr>
                <w:rFonts w:cs="Arial"/>
                <w:sz w:val="20"/>
                <w:szCs w:val="20"/>
              </w:rPr>
              <w:t>cuja estrutura se encontra toda danificada, ao lado do nº 60 da Rua Irajá, no Jardim Luiza, em Jacareí.</w:t>
            </w:r>
            <w:r w:rsidR="00150EE2" w:rsidRPr="00AF63A3">
              <w:rPr>
                <w:rFonts w:cs="Arial"/>
                <w:sz w:val="20"/>
                <w:szCs w:val="20"/>
              </w:rPr>
              <w:fldChar w:fldCharType="begin"/>
            </w:r>
            <w:r w:rsidR="00150EE2" w:rsidRPr="00AF63A3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AF63A3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E68D67E" w14:textId="77777777" w:rsidR="005A03FA" w:rsidRPr="00AF63A3" w:rsidRDefault="005A03FA" w:rsidP="00E56BDF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</w:p>
    <w:p w14:paraId="48820AA9" w14:textId="1160EF4D" w:rsidR="00F15254" w:rsidRPr="00BF2308" w:rsidRDefault="00700086" w:rsidP="00134489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152184">
        <w:rPr>
          <w:rFonts w:cs="Arial"/>
          <w:b/>
        </w:rPr>
        <w:t>REQUE</w:t>
      </w:r>
      <w:r w:rsidR="00082A84" w:rsidRPr="00152184">
        <w:rPr>
          <w:rFonts w:cs="Arial"/>
          <w:b/>
        </w:rPr>
        <w:t>REMOS</w:t>
      </w:r>
      <w:r w:rsidRPr="00152184">
        <w:rPr>
          <w:rFonts w:cs="Arial"/>
        </w:rPr>
        <w:t xml:space="preserve"> </w:t>
      </w:r>
      <w:r w:rsidR="005C6797" w:rsidRPr="00152184">
        <w:rPr>
          <w:rFonts w:cs="Arial"/>
        </w:rPr>
        <w:t>ao</w:t>
      </w:r>
      <w:r w:rsidRPr="00152184">
        <w:rPr>
          <w:rFonts w:cs="Arial"/>
        </w:rPr>
        <w:t xml:space="preserve"> Excelentíssim</w:t>
      </w:r>
      <w:r w:rsidR="005C6797" w:rsidRPr="00152184">
        <w:rPr>
          <w:rFonts w:cs="Arial"/>
        </w:rPr>
        <w:t>o</w:t>
      </w:r>
      <w:r w:rsidRPr="00152184">
        <w:rPr>
          <w:rFonts w:cs="Arial"/>
        </w:rPr>
        <w:t xml:space="preserve"> Senhor </w:t>
      </w:r>
      <w:smartTag w:uri="schemas-houaiss/mini" w:element="verbetes">
        <w:r w:rsidRPr="00152184">
          <w:rPr>
            <w:rFonts w:cs="Arial"/>
          </w:rPr>
          <w:t>Presidente</w:t>
        </w:r>
      </w:smartTag>
      <w:r w:rsidRPr="00152184">
        <w:rPr>
          <w:rFonts w:cs="Arial"/>
        </w:rPr>
        <w:t xml:space="preserve"> desta </w:t>
      </w:r>
      <w:smartTag w:uri="schemas-houaiss/mini" w:element="verbetes">
        <w:r w:rsidRPr="00152184">
          <w:rPr>
            <w:rFonts w:cs="Arial"/>
          </w:rPr>
          <w:t>Casa</w:t>
        </w:r>
      </w:smartTag>
      <w:r w:rsidRPr="00152184">
        <w:rPr>
          <w:rFonts w:cs="Arial"/>
        </w:rPr>
        <w:t xml:space="preserve">, </w:t>
      </w:r>
      <w:smartTag w:uri="schemas-houaiss/mini" w:element="verbetes">
        <w:r w:rsidRPr="00BF2308">
          <w:rPr>
            <w:rFonts w:cs="Arial"/>
          </w:rPr>
          <w:t>ouvido</w:t>
        </w:r>
      </w:smartTag>
      <w:r w:rsidRPr="00BF2308">
        <w:rPr>
          <w:rFonts w:cs="Arial"/>
        </w:rPr>
        <w:t xml:space="preserve"> e </w:t>
      </w:r>
      <w:smartTag w:uri="schemas-houaiss/mini" w:element="verbetes">
        <w:r w:rsidRPr="00BF2308">
          <w:rPr>
            <w:rFonts w:cs="Arial"/>
          </w:rPr>
          <w:t>aprovado</w:t>
        </w:r>
      </w:smartTag>
      <w:r w:rsidRPr="00BF2308">
        <w:rPr>
          <w:rFonts w:cs="Arial"/>
        </w:rPr>
        <w:t xml:space="preserve"> </w:t>
      </w:r>
      <w:smartTag w:uri="schemas-houaiss/acao" w:element="dm">
        <w:r w:rsidRPr="00BF2308">
          <w:rPr>
            <w:rFonts w:cs="Arial"/>
          </w:rPr>
          <w:t>pelo</w:t>
        </w:r>
      </w:smartTag>
      <w:r w:rsidRPr="00BF2308">
        <w:rPr>
          <w:rFonts w:cs="Arial"/>
        </w:rPr>
        <w:t xml:space="preserve"> </w:t>
      </w:r>
      <w:smartTag w:uri="schemas-houaiss/mini" w:element="verbetes">
        <w:r w:rsidRPr="00BF2308">
          <w:rPr>
            <w:rFonts w:cs="Arial"/>
          </w:rPr>
          <w:t>Egrégio</w:t>
        </w:r>
      </w:smartTag>
      <w:r w:rsidRPr="00BF2308">
        <w:rPr>
          <w:rFonts w:cs="Arial"/>
        </w:rPr>
        <w:t xml:space="preserve"> </w:t>
      </w:r>
      <w:smartTag w:uri="schemas-houaiss/mini" w:element="verbetes">
        <w:r w:rsidRPr="00BF2308">
          <w:rPr>
            <w:rFonts w:cs="Arial"/>
          </w:rPr>
          <w:t>Plenário</w:t>
        </w:r>
      </w:smartTag>
      <w:r w:rsidRPr="00BF2308">
        <w:rPr>
          <w:rFonts w:cs="Arial"/>
        </w:rPr>
        <w:t xml:space="preserve">, cumpridas as </w:t>
      </w:r>
      <w:smartTag w:uri="schemas-houaiss/mini" w:element="verbetes">
        <w:r w:rsidRPr="00BF2308">
          <w:rPr>
            <w:rFonts w:cs="Arial"/>
          </w:rPr>
          <w:t>formalidades</w:t>
        </w:r>
      </w:smartTag>
      <w:r w:rsidRPr="00BF2308">
        <w:rPr>
          <w:rFonts w:cs="Arial"/>
        </w:rPr>
        <w:t xml:space="preserve"> </w:t>
      </w:r>
      <w:smartTag w:uri="schemas-houaiss/mini" w:element="verbetes">
        <w:r w:rsidRPr="00BF2308">
          <w:rPr>
            <w:rFonts w:cs="Arial"/>
          </w:rPr>
          <w:t>regimentais</w:t>
        </w:r>
      </w:smartTag>
      <w:r w:rsidRPr="00BF2308">
        <w:rPr>
          <w:rFonts w:cs="Arial"/>
        </w:rPr>
        <w:t>, seja oficiado</w:t>
      </w:r>
      <w:r w:rsidR="00330182" w:rsidRPr="00BF2308">
        <w:rPr>
          <w:rFonts w:cs="Arial"/>
        </w:rPr>
        <w:t xml:space="preserve"> </w:t>
      </w:r>
      <w:r w:rsidR="00856F74" w:rsidRPr="00BF2308">
        <w:rPr>
          <w:rFonts w:cs="Arial"/>
        </w:rPr>
        <w:t xml:space="preserve">à EDP </w:t>
      </w:r>
      <w:r w:rsidR="00BF2308" w:rsidRPr="00BF2308">
        <w:rPr>
          <w:rFonts w:cs="Arial"/>
        </w:rPr>
        <w:t>solicitando troca de poste cuja estrutura se encontra toda danificada, ao lado do nº 60 da Rua Irajá, no Jardim Luiza, em Jacareí.</w:t>
      </w:r>
    </w:p>
    <w:p w14:paraId="0898E60F" w14:textId="66BF7CEB" w:rsidR="00600D89" w:rsidRPr="00E56BDF" w:rsidRDefault="00856F74" w:rsidP="00E56BDF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</w:rPr>
      </w:pPr>
      <w:r w:rsidRPr="008F5820">
        <w:rPr>
          <w:rFonts w:cs="Arial"/>
        </w:rPr>
        <w:t>N</w:t>
      </w:r>
      <w:r w:rsidR="00600D89" w:rsidRPr="008F5820">
        <w:rPr>
          <w:rFonts w:cs="Arial"/>
        </w:rPr>
        <w:t>a expectativa de pronto atendimento da empresa ao solicitado,</w:t>
      </w:r>
      <w:r w:rsidR="00600D89" w:rsidRPr="00E56BDF">
        <w:rPr>
          <w:rFonts w:cs="Arial"/>
        </w:rPr>
        <w:t xml:space="preserve"> antecipamos agradecimentos e subscrevemos.</w:t>
      </w:r>
    </w:p>
    <w:p w14:paraId="4D2131C9" w14:textId="152AA480" w:rsidR="00700086" w:rsidRDefault="00700086" w:rsidP="00A91F7B">
      <w:pPr>
        <w:tabs>
          <w:tab w:val="left" w:pos="-600"/>
        </w:tabs>
        <w:spacing w:line="324" w:lineRule="auto"/>
        <w:ind w:firstLine="1701"/>
        <w:jc w:val="both"/>
        <w:rPr>
          <w:rFonts w:cs="Arial"/>
        </w:rPr>
      </w:pPr>
    </w:p>
    <w:p w14:paraId="0D7FCE1B" w14:textId="28340451" w:rsidR="00330182" w:rsidRDefault="00700086" w:rsidP="00A91F7B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C37999">
        <w:rPr>
          <w:rFonts w:cs="Arial"/>
        </w:rPr>
        <w:t xml:space="preserve">2 de dezembro </w:t>
      </w:r>
      <w:r w:rsidR="00600D89">
        <w:rPr>
          <w:rFonts w:cs="Arial"/>
        </w:rPr>
        <w:t>d</w:t>
      </w:r>
      <w:r w:rsidR="00EB73BD">
        <w:rPr>
          <w:rFonts w:cs="Arial"/>
        </w:rPr>
        <w:t>e 2020</w:t>
      </w:r>
      <w:r w:rsidR="00330182">
        <w:rPr>
          <w:rFonts w:cs="Arial"/>
        </w:rPr>
        <w:t>.</w:t>
      </w:r>
    </w:p>
    <w:p w14:paraId="7B128C5D" w14:textId="77777777" w:rsidR="00330182" w:rsidRDefault="00330182" w:rsidP="00A91F7B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cs="Arial"/>
        </w:rPr>
      </w:pPr>
    </w:p>
    <w:p w14:paraId="119FD296" w14:textId="61433C17" w:rsidR="00330182" w:rsidRDefault="00330182" w:rsidP="00A91F7B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cs="Arial"/>
        </w:rPr>
      </w:pPr>
    </w:p>
    <w:p w14:paraId="6B6519B1" w14:textId="06804B0D" w:rsidR="00600D89" w:rsidRDefault="00600D89" w:rsidP="00A91F7B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  <w:b/>
          <w:bCs/>
        </w:rPr>
      </w:pPr>
      <w:r w:rsidRPr="00600D89">
        <w:rPr>
          <w:rFonts w:cs="Arial"/>
          <w:b/>
          <w:bCs/>
        </w:rPr>
        <w:t>VALMIR DO PARQUE MEIA LUA</w:t>
      </w:r>
    </w:p>
    <w:p w14:paraId="02CBD59E" w14:textId="31B317AB" w:rsidR="00564381" w:rsidRDefault="00564381" w:rsidP="00A91F7B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 w:rsidRPr="00564381">
        <w:rPr>
          <w:rFonts w:cs="Arial"/>
        </w:rPr>
        <w:t xml:space="preserve">Vereador </w:t>
      </w:r>
      <w:r>
        <w:rPr>
          <w:rFonts w:cs="Arial"/>
        </w:rPr>
        <w:t>–</w:t>
      </w:r>
      <w:r w:rsidRPr="00564381">
        <w:rPr>
          <w:rFonts w:cs="Arial"/>
        </w:rPr>
        <w:t xml:space="preserve"> DEM</w:t>
      </w:r>
    </w:p>
    <w:p w14:paraId="3E9FB916" w14:textId="6FC8E3D9" w:rsidR="00152184" w:rsidRDefault="00152184" w:rsidP="00A91F7B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14:paraId="08D9DD3E" w14:textId="7D1EA64E" w:rsidR="00BF2308" w:rsidRDefault="00BF2308" w:rsidP="00BF2308">
      <w:pPr>
        <w:rPr>
          <w:rFonts w:cs="Arial"/>
        </w:rPr>
      </w:pPr>
    </w:p>
    <w:p w14:paraId="1BDEFED7" w14:textId="54E3455C" w:rsidR="00BF2308" w:rsidRDefault="00BF2308" w:rsidP="00BF2308">
      <w:pPr>
        <w:rPr>
          <w:rFonts w:cs="Arial"/>
        </w:rPr>
      </w:pPr>
    </w:p>
    <w:p w14:paraId="2DE8D0A9" w14:textId="5799AEFF" w:rsidR="00BF2308" w:rsidRDefault="00BF2308" w:rsidP="00BF2308">
      <w:pPr>
        <w:rPr>
          <w:rFonts w:cs="Arial"/>
        </w:rPr>
      </w:pPr>
    </w:p>
    <w:p w14:paraId="3DDB510B" w14:textId="21C0D5C2" w:rsidR="00BF2308" w:rsidRDefault="00BF2308" w:rsidP="00BF2308">
      <w:pPr>
        <w:rPr>
          <w:rFonts w:cs="Arial"/>
        </w:rPr>
      </w:pPr>
    </w:p>
    <w:p w14:paraId="7DD5473E" w14:textId="7A1B1892" w:rsidR="00BF2308" w:rsidRDefault="00BF2308" w:rsidP="00BF2308">
      <w:pPr>
        <w:rPr>
          <w:rFonts w:cs="Arial"/>
        </w:rPr>
      </w:pPr>
    </w:p>
    <w:p w14:paraId="7C8A8D66" w14:textId="6A5F85B4" w:rsidR="00BF2308" w:rsidRDefault="00BF2308" w:rsidP="00BF2308">
      <w:pPr>
        <w:rPr>
          <w:rFonts w:cs="Arial"/>
        </w:rPr>
      </w:pPr>
    </w:p>
    <w:p w14:paraId="6D9929C6" w14:textId="27E4738A" w:rsidR="00BF2308" w:rsidRDefault="00BF2308" w:rsidP="00BF2308">
      <w:pPr>
        <w:rPr>
          <w:rFonts w:cs="Arial"/>
        </w:rPr>
      </w:pPr>
    </w:p>
    <w:p w14:paraId="02312A1C" w14:textId="332937C2" w:rsidR="00BF2308" w:rsidRDefault="00BF2308" w:rsidP="00BF2308">
      <w:pPr>
        <w:rPr>
          <w:rFonts w:cs="Arial"/>
        </w:rPr>
      </w:pPr>
    </w:p>
    <w:p w14:paraId="4F4CE12C" w14:textId="536741B4" w:rsidR="00BF2308" w:rsidRDefault="00BF2308" w:rsidP="00BF2308">
      <w:pPr>
        <w:rPr>
          <w:rFonts w:cs="Arial"/>
        </w:rPr>
      </w:pPr>
    </w:p>
    <w:p w14:paraId="3B5085BC" w14:textId="1B2753FE" w:rsidR="00BF2308" w:rsidRDefault="00BF2308" w:rsidP="00BF2308">
      <w:pPr>
        <w:rPr>
          <w:rFonts w:cs="Arial"/>
        </w:rPr>
      </w:pPr>
    </w:p>
    <w:p w14:paraId="4ECDF0D1" w14:textId="4D9C6EF2" w:rsidR="00BF2308" w:rsidRDefault="00BF2308" w:rsidP="00BF2308">
      <w:pPr>
        <w:rPr>
          <w:rFonts w:cs="Arial"/>
        </w:rPr>
      </w:pPr>
    </w:p>
    <w:p w14:paraId="05591EC5" w14:textId="46FE31C6" w:rsidR="00BF2308" w:rsidRDefault="00BF2308" w:rsidP="00BF2308">
      <w:pPr>
        <w:rPr>
          <w:rFonts w:cs="Arial"/>
        </w:rPr>
      </w:pPr>
    </w:p>
    <w:p w14:paraId="20C85A57" w14:textId="413E742D" w:rsidR="00BF2308" w:rsidRDefault="00BF2308" w:rsidP="00BF2308">
      <w:pPr>
        <w:rPr>
          <w:rFonts w:cs="Arial"/>
        </w:rPr>
      </w:pPr>
    </w:p>
    <w:p w14:paraId="13FBC182" w14:textId="3C3B65EE" w:rsidR="00BF2308" w:rsidRDefault="00BF2308" w:rsidP="00BF2308">
      <w:pPr>
        <w:rPr>
          <w:rFonts w:cs="Arial"/>
        </w:rPr>
      </w:pPr>
    </w:p>
    <w:p w14:paraId="4DC21CCC" w14:textId="2AD7A6F0" w:rsidR="00BF2308" w:rsidRDefault="00BF2308" w:rsidP="00BF2308">
      <w:pPr>
        <w:rPr>
          <w:rFonts w:cs="Arial"/>
        </w:rPr>
      </w:pPr>
    </w:p>
    <w:p w14:paraId="2E2BFD16" w14:textId="6898FBCC" w:rsidR="00BF2308" w:rsidRDefault="00BF2308" w:rsidP="00BF2308">
      <w:pPr>
        <w:rPr>
          <w:rFonts w:cs="Arial"/>
        </w:rPr>
      </w:pPr>
    </w:p>
    <w:p w14:paraId="5000B3E6" w14:textId="460262E2" w:rsidR="00BF2308" w:rsidRDefault="00BF2308" w:rsidP="00BF2308">
      <w:pPr>
        <w:rPr>
          <w:rFonts w:cs="Arial"/>
        </w:rPr>
      </w:pPr>
    </w:p>
    <w:p w14:paraId="64985A41" w14:textId="77777777" w:rsidR="00BF2308" w:rsidRPr="00BF2308" w:rsidRDefault="00BF2308" w:rsidP="00BF2308">
      <w:pPr>
        <w:rPr>
          <w:rFonts w:cs="Arial"/>
        </w:rPr>
      </w:pPr>
    </w:p>
    <w:p w14:paraId="284075A5" w14:textId="4BEE01E6" w:rsidR="00BF2308" w:rsidRPr="00BF2308" w:rsidRDefault="00BF2308" w:rsidP="00BF2308">
      <w:pPr>
        <w:tabs>
          <w:tab w:val="left" w:pos="1380"/>
        </w:tabs>
        <w:rPr>
          <w:rFonts w:cs="Arial"/>
        </w:rPr>
      </w:pPr>
      <w:r>
        <w:rPr>
          <w:rFonts w:cs="Arial"/>
        </w:rPr>
        <w:lastRenderedPageBreak/>
        <w:tab/>
      </w:r>
    </w:p>
    <w:p w14:paraId="0A6CA6D5" w14:textId="435E9F55" w:rsidR="00A82F9A" w:rsidRDefault="003A4358" w:rsidP="00BF2308">
      <w:pPr>
        <w:tabs>
          <w:tab w:val="left" w:pos="-600"/>
          <w:tab w:val="left" w:pos="4508"/>
        </w:tabs>
        <w:spacing w:line="324" w:lineRule="auto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3A64D08" wp14:editId="18830566">
            <wp:extent cx="2811780" cy="468630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468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F2308">
        <w:rPr>
          <w:rFonts w:cs="Arial"/>
        </w:rPr>
        <w:t xml:space="preserve">      </w:t>
      </w:r>
      <w:bookmarkStart w:id="0" w:name="_GoBack"/>
      <w:bookmarkEnd w:id="0"/>
      <w:r>
        <w:rPr>
          <w:rFonts w:cs="Arial"/>
          <w:noProof/>
        </w:rPr>
        <w:drawing>
          <wp:inline distT="0" distB="0" distL="0" distR="0" wp14:anchorId="548EB190" wp14:editId="5C4E4FF7">
            <wp:extent cx="2811780" cy="4686300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80" cy="468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82F9A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2DED10" w14:textId="77777777" w:rsidR="00B42BC1" w:rsidRDefault="00B42BC1">
      <w:r>
        <w:separator/>
      </w:r>
    </w:p>
  </w:endnote>
  <w:endnote w:type="continuationSeparator" w:id="0">
    <w:p w14:paraId="3D33F7C5" w14:textId="77777777" w:rsidR="00B42BC1" w:rsidRDefault="00B42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84246" w14:textId="77777777"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76475" w14:textId="77777777"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08FD8" w14:textId="77777777" w:rsidR="00B42BC1" w:rsidRDefault="00B42BC1">
      <w:r>
        <w:separator/>
      </w:r>
    </w:p>
  </w:footnote>
  <w:footnote w:type="continuationSeparator" w:id="0">
    <w:p w14:paraId="34F45B08" w14:textId="77777777" w:rsidR="00B42BC1" w:rsidRDefault="00B42B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A91C3" w14:textId="77777777"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14:paraId="3D66B6EA" w14:textId="50BF37F8"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82F9A">
      <w:rPr>
        <w:rFonts w:cs="Arial"/>
        <w:b/>
        <w:sz w:val="20"/>
        <w:szCs w:val="20"/>
        <w:u w:val="single"/>
      </w:rPr>
      <w:t>506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</w:t>
    </w:r>
    <w:r w:rsidR="00B37CA4">
      <w:rPr>
        <w:rFonts w:cs="Arial"/>
        <w:b/>
        <w:sz w:val="20"/>
        <w:szCs w:val="20"/>
        <w:u w:val="single"/>
      </w:rPr>
      <w:t>020</w:t>
    </w:r>
    <w:r w:rsidR="00330182" w:rsidRPr="00330182">
      <w:rPr>
        <w:rFonts w:cs="Arial"/>
        <w:b/>
        <w:sz w:val="20"/>
        <w:szCs w:val="20"/>
        <w:u w:val="single"/>
      </w:rPr>
      <w:t xml:space="preserve"> </w:t>
    </w:r>
    <w:r w:rsidR="00342AF4">
      <w:rPr>
        <w:rFonts w:cs="Arial"/>
        <w:b/>
        <w:sz w:val="20"/>
        <w:szCs w:val="20"/>
        <w:u w:val="single"/>
      </w:rPr>
      <w:t>–</w:t>
    </w:r>
    <w:r w:rsidR="00330182" w:rsidRPr="00330182">
      <w:rPr>
        <w:rFonts w:cs="Arial"/>
        <w:b/>
        <w:sz w:val="20"/>
        <w:szCs w:val="20"/>
        <w:u w:val="single"/>
      </w:rPr>
      <w:t xml:space="preserve"> V</w:t>
    </w:r>
    <w:r w:rsidR="00342AF4">
      <w:rPr>
        <w:rFonts w:cs="Arial"/>
        <w:b/>
        <w:sz w:val="20"/>
        <w:szCs w:val="20"/>
        <w:u w:val="single"/>
      </w:rPr>
      <w:t xml:space="preserve">ereador </w:t>
    </w:r>
    <w:r w:rsidR="00716B6A">
      <w:rPr>
        <w:rFonts w:cs="Arial"/>
        <w:b/>
        <w:sz w:val="20"/>
        <w:szCs w:val="20"/>
        <w:u w:val="single"/>
      </w:rPr>
      <w:t>Valmir do Parque Meia Lua</w:t>
    </w:r>
    <w:r w:rsidR="00342AF4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A435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3A435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B5EEB4C" wp14:editId="3375A7B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8381CD" w14:textId="1E84A5DC" w:rsidR="00D2072E" w:rsidRPr="00EB04D6" w:rsidRDefault="00716B6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B5EEB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" o:allowincell="f" filled="f" stroked="f">
              <v:textbox inset="0,0,0,0">
                <w:txbxContent>
                  <w:p w14:paraId="4E8381CD" w14:textId="1E84A5DC" w:rsidR="00D2072E" w:rsidRPr="00EB04D6" w:rsidRDefault="00716B6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43AEE620" wp14:editId="27BF35A4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78651" w14:textId="77777777"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7A68B381" w14:textId="77777777"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3AEE620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" o:allowincell="f" filled="f" stroked="f">
              <v:textbox inset="0,0,0,0">
                <w:txbxContent>
                  <w:p w14:paraId="6E778651" w14:textId="77777777"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14:paraId="7A68B381" w14:textId="77777777"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6D798A26" wp14:editId="6AB5CF22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883F704" w14:textId="77777777"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69D31" w14:textId="77777777"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5BD84AF4" wp14:editId="13C0594C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74992F" w14:textId="6283980E" w:rsidR="007E3F69" w:rsidRPr="00EB04D6" w:rsidRDefault="007C1DCD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BD84AF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" o:allowincell="f" filled="f" stroked="f">
              <v:textbox inset="0,0,0,0">
                <w:txbxContent>
                  <w:p w14:paraId="3674992F" w14:textId="6283980E" w:rsidR="007E3F69" w:rsidRPr="00EB04D6" w:rsidRDefault="007C1DCD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52E663D" wp14:editId="701523C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DFC1E5" w14:textId="77777777"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14:paraId="601E5A3D" w14:textId="77777777"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52E663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" o:allowincell="f" filled="f" stroked="f">
              <v:textbox inset="0,0,0,0">
                <w:txbxContent>
                  <w:p w14:paraId="61DFC1E5" w14:textId="77777777"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14:paraId="601E5A3D" w14:textId="77777777"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760964AC" wp14:editId="6168184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0FE"/>
    <w:rsid w:val="00012789"/>
    <w:rsid w:val="00024FD3"/>
    <w:rsid w:val="00033233"/>
    <w:rsid w:val="00043CC1"/>
    <w:rsid w:val="000543C0"/>
    <w:rsid w:val="00056288"/>
    <w:rsid w:val="00082A84"/>
    <w:rsid w:val="000844E7"/>
    <w:rsid w:val="0009078A"/>
    <w:rsid w:val="00094490"/>
    <w:rsid w:val="000958D5"/>
    <w:rsid w:val="00097CAE"/>
    <w:rsid w:val="000C3C2B"/>
    <w:rsid w:val="000D687C"/>
    <w:rsid w:val="000F6251"/>
    <w:rsid w:val="00106F15"/>
    <w:rsid w:val="00124D1B"/>
    <w:rsid w:val="00131F8B"/>
    <w:rsid w:val="0013426C"/>
    <w:rsid w:val="00134489"/>
    <w:rsid w:val="00135FB6"/>
    <w:rsid w:val="0014591F"/>
    <w:rsid w:val="00145E9B"/>
    <w:rsid w:val="00150EE2"/>
    <w:rsid w:val="00152184"/>
    <w:rsid w:val="00172E81"/>
    <w:rsid w:val="00181CD2"/>
    <w:rsid w:val="00190BDD"/>
    <w:rsid w:val="00193505"/>
    <w:rsid w:val="001A09F2"/>
    <w:rsid w:val="001A5778"/>
    <w:rsid w:val="001B0773"/>
    <w:rsid w:val="001C2F32"/>
    <w:rsid w:val="001C4ED2"/>
    <w:rsid w:val="001F13C3"/>
    <w:rsid w:val="00204ED7"/>
    <w:rsid w:val="00230859"/>
    <w:rsid w:val="00234E39"/>
    <w:rsid w:val="00236CE1"/>
    <w:rsid w:val="002377BC"/>
    <w:rsid w:val="00253C82"/>
    <w:rsid w:val="0027164C"/>
    <w:rsid w:val="002821E6"/>
    <w:rsid w:val="002A29A3"/>
    <w:rsid w:val="002A7434"/>
    <w:rsid w:val="002C36ED"/>
    <w:rsid w:val="002C4B2B"/>
    <w:rsid w:val="002C5C70"/>
    <w:rsid w:val="002D053B"/>
    <w:rsid w:val="002D3D9E"/>
    <w:rsid w:val="002F02DB"/>
    <w:rsid w:val="0030168E"/>
    <w:rsid w:val="0030208B"/>
    <w:rsid w:val="003054B1"/>
    <w:rsid w:val="00317C1A"/>
    <w:rsid w:val="003217AF"/>
    <w:rsid w:val="00323F0F"/>
    <w:rsid w:val="00330182"/>
    <w:rsid w:val="0033303A"/>
    <w:rsid w:val="00335EAF"/>
    <w:rsid w:val="00342AF4"/>
    <w:rsid w:val="00347BE1"/>
    <w:rsid w:val="00347D5E"/>
    <w:rsid w:val="00366468"/>
    <w:rsid w:val="0037780E"/>
    <w:rsid w:val="00381797"/>
    <w:rsid w:val="003848C4"/>
    <w:rsid w:val="00396D16"/>
    <w:rsid w:val="00397FF3"/>
    <w:rsid w:val="003A4358"/>
    <w:rsid w:val="003A77BE"/>
    <w:rsid w:val="003D550A"/>
    <w:rsid w:val="003E188F"/>
    <w:rsid w:val="003E4768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A397F"/>
    <w:rsid w:val="004C2C30"/>
    <w:rsid w:val="004C4EB7"/>
    <w:rsid w:val="004C6C78"/>
    <w:rsid w:val="004D309C"/>
    <w:rsid w:val="004E06ED"/>
    <w:rsid w:val="004E46DA"/>
    <w:rsid w:val="004F25E0"/>
    <w:rsid w:val="004F39E9"/>
    <w:rsid w:val="004F690D"/>
    <w:rsid w:val="004F6A11"/>
    <w:rsid w:val="00505357"/>
    <w:rsid w:val="00505FD8"/>
    <w:rsid w:val="00524669"/>
    <w:rsid w:val="00531963"/>
    <w:rsid w:val="00533862"/>
    <w:rsid w:val="0053781C"/>
    <w:rsid w:val="00542680"/>
    <w:rsid w:val="00564368"/>
    <w:rsid w:val="00564381"/>
    <w:rsid w:val="0058109A"/>
    <w:rsid w:val="005868AE"/>
    <w:rsid w:val="005A01D0"/>
    <w:rsid w:val="005A03FA"/>
    <w:rsid w:val="005A377A"/>
    <w:rsid w:val="005B3D21"/>
    <w:rsid w:val="005C3938"/>
    <w:rsid w:val="005C6797"/>
    <w:rsid w:val="005D44AB"/>
    <w:rsid w:val="005D702D"/>
    <w:rsid w:val="005E138D"/>
    <w:rsid w:val="005E2608"/>
    <w:rsid w:val="00600D89"/>
    <w:rsid w:val="0060397F"/>
    <w:rsid w:val="0061546E"/>
    <w:rsid w:val="00624472"/>
    <w:rsid w:val="006426AE"/>
    <w:rsid w:val="006460FA"/>
    <w:rsid w:val="00654FFC"/>
    <w:rsid w:val="00674A46"/>
    <w:rsid w:val="00674F7D"/>
    <w:rsid w:val="00681021"/>
    <w:rsid w:val="00682E6E"/>
    <w:rsid w:val="00691CF5"/>
    <w:rsid w:val="0069312F"/>
    <w:rsid w:val="00697F87"/>
    <w:rsid w:val="006A370D"/>
    <w:rsid w:val="006B0B8E"/>
    <w:rsid w:val="006B2F08"/>
    <w:rsid w:val="006C59BC"/>
    <w:rsid w:val="006D6F7D"/>
    <w:rsid w:val="006E7E66"/>
    <w:rsid w:val="006F4E64"/>
    <w:rsid w:val="006F7B0A"/>
    <w:rsid w:val="00700086"/>
    <w:rsid w:val="00715F74"/>
    <w:rsid w:val="00716B6A"/>
    <w:rsid w:val="007206EB"/>
    <w:rsid w:val="00721066"/>
    <w:rsid w:val="00721A76"/>
    <w:rsid w:val="00725E66"/>
    <w:rsid w:val="00726E17"/>
    <w:rsid w:val="00727CDB"/>
    <w:rsid w:val="0073407F"/>
    <w:rsid w:val="0073756B"/>
    <w:rsid w:val="0076792F"/>
    <w:rsid w:val="00775A1B"/>
    <w:rsid w:val="00775AC9"/>
    <w:rsid w:val="00780677"/>
    <w:rsid w:val="007838DC"/>
    <w:rsid w:val="00790911"/>
    <w:rsid w:val="007B581E"/>
    <w:rsid w:val="007C1DCD"/>
    <w:rsid w:val="007D39FD"/>
    <w:rsid w:val="007E3F69"/>
    <w:rsid w:val="007E570F"/>
    <w:rsid w:val="007F04CF"/>
    <w:rsid w:val="007F75CA"/>
    <w:rsid w:val="0080197E"/>
    <w:rsid w:val="00803E92"/>
    <w:rsid w:val="0081529A"/>
    <w:rsid w:val="00817C91"/>
    <w:rsid w:val="00820C13"/>
    <w:rsid w:val="008228D0"/>
    <w:rsid w:val="008235DB"/>
    <w:rsid w:val="00833E7C"/>
    <w:rsid w:val="008365FC"/>
    <w:rsid w:val="008474F2"/>
    <w:rsid w:val="00847658"/>
    <w:rsid w:val="00850ECE"/>
    <w:rsid w:val="00856F74"/>
    <w:rsid w:val="00870972"/>
    <w:rsid w:val="00870EFA"/>
    <w:rsid w:val="00877E50"/>
    <w:rsid w:val="00884ABF"/>
    <w:rsid w:val="008909A4"/>
    <w:rsid w:val="008938F6"/>
    <w:rsid w:val="008A0EB2"/>
    <w:rsid w:val="008B6E51"/>
    <w:rsid w:val="008B7A75"/>
    <w:rsid w:val="008C33AB"/>
    <w:rsid w:val="008D08A1"/>
    <w:rsid w:val="008D5256"/>
    <w:rsid w:val="008F5820"/>
    <w:rsid w:val="00901046"/>
    <w:rsid w:val="0091159E"/>
    <w:rsid w:val="00921034"/>
    <w:rsid w:val="00922964"/>
    <w:rsid w:val="00940807"/>
    <w:rsid w:val="00944C1A"/>
    <w:rsid w:val="009641C1"/>
    <w:rsid w:val="009768E6"/>
    <w:rsid w:val="00984D55"/>
    <w:rsid w:val="00993AD1"/>
    <w:rsid w:val="009A2ABD"/>
    <w:rsid w:val="009B207E"/>
    <w:rsid w:val="009B32F8"/>
    <w:rsid w:val="009B4395"/>
    <w:rsid w:val="009D0DDE"/>
    <w:rsid w:val="009D0F6E"/>
    <w:rsid w:val="009D50D4"/>
    <w:rsid w:val="009D512F"/>
    <w:rsid w:val="009E1F05"/>
    <w:rsid w:val="009E32D1"/>
    <w:rsid w:val="009E6B3F"/>
    <w:rsid w:val="009F05A7"/>
    <w:rsid w:val="00A06A7A"/>
    <w:rsid w:val="00A13270"/>
    <w:rsid w:val="00A21A8C"/>
    <w:rsid w:val="00A27D0E"/>
    <w:rsid w:val="00A349F1"/>
    <w:rsid w:val="00A46B01"/>
    <w:rsid w:val="00A516C2"/>
    <w:rsid w:val="00A820A8"/>
    <w:rsid w:val="00A82F9A"/>
    <w:rsid w:val="00A91F7B"/>
    <w:rsid w:val="00A92CB9"/>
    <w:rsid w:val="00AB0E54"/>
    <w:rsid w:val="00AC24F9"/>
    <w:rsid w:val="00AC712C"/>
    <w:rsid w:val="00AD6B47"/>
    <w:rsid w:val="00AD7434"/>
    <w:rsid w:val="00AE232A"/>
    <w:rsid w:val="00AF63A3"/>
    <w:rsid w:val="00B00ED0"/>
    <w:rsid w:val="00B10E9F"/>
    <w:rsid w:val="00B17365"/>
    <w:rsid w:val="00B37CA4"/>
    <w:rsid w:val="00B42BC1"/>
    <w:rsid w:val="00B57E0F"/>
    <w:rsid w:val="00B72E3A"/>
    <w:rsid w:val="00B73FE9"/>
    <w:rsid w:val="00B75CEF"/>
    <w:rsid w:val="00BA1565"/>
    <w:rsid w:val="00BA404A"/>
    <w:rsid w:val="00BB3F3E"/>
    <w:rsid w:val="00BC44DF"/>
    <w:rsid w:val="00BC4934"/>
    <w:rsid w:val="00BD1F36"/>
    <w:rsid w:val="00BD3C47"/>
    <w:rsid w:val="00BE1B39"/>
    <w:rsid w:val="00BF0227"/>
    <w:rsid w:val="00BF2308"/>
    <w:rsid w:val="00BF791A"/>
    <w:rsid w:val="00C06926"/>
    <w:rsid w:val="00C06BEA"/>
    <w:rsid w:val="00C223D2"/>
    <w:rsid w:val="00C30C6C"/>
    <w:rsid w:val="00C36E68"/>
    <w:rsid w:val="00C37999"/>
    <w:rsid w:val="00C42806"/>
    <w:rsid w:val="00C42D2D"/>
    <w:rsid w:val="00C44D39"/>
    <w:rsid w:val="00C45509"/>
    <w:rsid w:val="00C76263"/>
    <w:rsid w:val="00CA759E"/>
    <w:rsid w:val="00CB2BAB"/>
    <w:rsid w:val="00CE63B6"/>
    <w:rsid w:val="00CF31DE"/>
    <w:rsid w:val="00D005B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705A1"/>
    <w:rsid w:val="00D75F92"/>
    <w:rsid w:val="00D80131"/>
    <w:rsid w:val="00D8365B"/>
    <w:rsid w:val="00D97348"/>
    <w:rsid w:val="00DA612E"/>
    <w:rsid w:val="00DB23E5"/>
    <w:rsid w:val="00DB48F6"/>
    <w:rsid w:val="00DC1C65"/>
    <w:rsid w:val="00DD1CCE"/>
    <w:rsid w:val="00DE50DD"/>
    <w:rsid w:val="00E0249F"/>
    <w:rsid w:val="00E07978"/>
    <w:rsid w:val="00E1082E"/>
    <w:rsid w:val="00E11F92"/>
    <w:rsid w:val="00E1205B"/>
    <w:rsid w:val="00E14F37"/>
    <w:rsid w:val="00E3022D"/>
    <w:rsid w:val="00E371E4"/>
    <w:rsid w:val="00E56BDF"/>
    <w:rsid w:val="00E66CFD"/>
    <w:rsid w:val="00E66EDD"/>
    <w:rsid w:val="00E70052"/>
    <w:rsid w:val="00E70162"/>
    <w:rsid w:val="00E721EC"/>
    <w:rsid w:val="00E810B0"/>
    <w:rsid w:val="00E86C30"/>
    <w:rsid w:val="00E90791"/>
    <w:rsid w:val="00E90C30"/>
    <w:rsid w:val="00EA67C7"/>
    <w:rsid w:val="00EB04D6"/>
    <w:rsid w:val="00EB73BD"/>
    <w:rsid w:val="00EC1D94"/>
    <w:rsid w:val="00EC36C8"/>
    <w:rsid w:val="00ED2065"/>
    <w:rsid w:val="00EE24A6"/>
    <w:rsid w:val="00EF5F71"/>
    <w:rsid w:val="00EF7F8B"/>
    <w:rsid w:val="00F15254"/>
    <w:rsid w:val="00F27895"/>
    <w:rsid w:val="00F420E5"/>
    <w:rsid w:val="00F5150F"/>
    <w:rsid w:val="00F65C85"/>
    <w:rsid w:val="00F70515"/>
    <w:rsid w:val="00F73DA3"/>
    <w:rsid w:val="00FA3CFC"/>
    <w:rsid w:val="00FB00FA"/>
    <w:rsid w:val="00FB398A"/>
    <w:rsid w:val="00FC1C13"/>
    <w:rsid w:val="00FD19F2"/>
    <w:rsid w:val="00FD2516"/>
    <w:rsid w:val="00FE147C"/>
    <w:rsid w:val="00FE28F8"/>
    <w:rsid w:val="00FE2DF6"/>
    <w:rsid w:val="00FE3B6B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4:docId w14:val="57B4C3E5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69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4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127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0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445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26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11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FEFE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232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088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014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671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84577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9361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956827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44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5238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139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38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8667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8" w:space="3" w:color="E1E1E1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86663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0082387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22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6138935">
                                                              <w:marLeft w:val="0"/>
                                                              <w:marRight w:val="0"/>
                                                              <w:marTop w:val="180"/>
                                                              <w:marBottom w:val="18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40732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70952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4306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9425091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24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90788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34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572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426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2509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1654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D2380-81EE-44EE-8FB7-E25FBBF4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41</TotalTime>
  <Pages>2</Pages>
  <Words>101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27</cp:revision>
  <cp:lastPrinted>2019-11-19T11:55:00Z</cp:lastPrinted>
  <dcterms:created xsi:type="dcterms:W3CDTF">2020-10-19T18:14:00Z</dcterms:created>
  <dcterms:modified xsi:type="dcterms:W3CDTF">2020-12-01T14:38:00Z</dcterms:modified>
</cp:coreProperties>
</file>